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C03" w:rsidRPr="004A6642" w:rsidRDefault="00E00C03" w:rsidP="004A3DBA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607337849" r:id="rId5"/>
        </w:object>
      </w:r>
    </w:p>
    <w:p w:rsidR="00E00C03" w:rsidRPr="004A6642" w:rsidRDefault="00E00C03" w:rsidP="004A3DBA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E00C03" w:rsidRPr="004A6642" w:rsidRDefault="00E00C03" w:rsidP="004A3DBA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E00C03" w:rsidRPr="004A6642" w:rsidRDefault="00E00C03" w:rsidP="004A3DBA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E00C03" w:rsidRPr="004A6642" w:rsidRDefault="00E00C03" w:rsidP="004A3DBA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E00C03" w:rsidRPr="00F30895" w:rsidRDefault="00E00C03" w:rsidP="004A3DBA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E00C03" w:rsidRPr="004A6642" w:rsidRDefault="00E00C03" w:rsidP="004A3DBA">
      <w:pPr>
        <w:jc w:val="center"/>
        <w:rPr>
          <w:b/>
          <w:i/>
          <w:color w:val="000000"/>
          <w:sz w:val="28"/>
        </w:rPr>
      </w:pPr>
    </w:p>
    <w:p w:rsidR="00E00C03" w:rsidRPr="004A6642" w:rsidRDefault="00E00C03" w:rsidP="004A3DBA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E00C03" w:rsidRDefault="00E00C03" w:rsidP="004A3DBA">
      <w:pPr>
        <w:rPr>
          <w:b/>
          <w:color w:val="000000"/>
        </w:rPr>
      </w:pPr>
    </w:p>
    <w:p w:rsidR="00E00C03" w:rsidRDefault="00E00C03" w:rsidP="0050230B">
      <w:pPr>
        <w:rPr>
          <w:sz w:val="28"/>
          <w:u w:val="single"/>
        </w:rPr>
      </w:pPr>
      <w:r>
        <w:rPr>
          <w:sz w:val="28"/>
        </w:rPr>
        <w:t>21 грудня 2018 року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№</w:t>
      </w:r>
      <w:r>
        <w:rPr>
          <w:sz w:val="28"/>
          <w:u w:val="single"/>
        </w:rPr>
        <w:t xml:space="preserve">  27</w:t>
      </w:r>
    </w:p>
    <w:p w:rsidR="00E00C03" w:rsidRPr="004A6642" w:rsidRDefault="00E00C03" w:rsidP="004A3DBA">
      <w:pPr>
        <w:rPr>
          <w:color w:val="000000"/>
        </w:rPr>
      </w:pPr>
    </w:p>
    <w:p w:rsidR="00E00C03" w:rsidRPr="0050230B" w:rsidRDefault="00E00C03" w:rsidP="004A3DBA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</w:t>
      </w:r>
      <w:r w:rsidRPr="0050230B">
        <w:rPr>
          <w:color w:val="000000"/>
          <w:sz w:val="28"/>
          <w:szCs w:val="28"/>
        </w:rPr>
        <w:t xml:space="preserve">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4,3200 га"/>
        </w:smartTagPr>
        <w:r w:rsidRPr="0050230B">
          <w:rPr>
            <w:color w:val="000000"/>
            <w:sz w:val="28"/>
            <w:szCs w:val="28"/>
          </w:rPr>
          <w:t>4,3200 га</w:t>
        </w:r>
      </w:smartTag>
      <w:r w:rsidRPr="0050230B">
        <w:rPr>
          <w:color w:val="000000"/>
          <w:sz w:val="28"/>
          <w:szCs w:val="28"/>
        </w:rPr>
        <w:t xml:space="preserve">,  розташованої на території Семенівської сільської ради </w:t>
      </w:r>
    </w:p>
    <w:p w:rsidR="00E00C03" w:rsidRPr="0050230B" w:rsidRDefault="00E00C03" w:rsidP="004A3DBA">
      <w:pPr>
        <w:pStyle w:val="NoSpacing"/>
        <w:ind w:firstLine="709"/>
        <w:rPr>
          <w:color w:val="000000"/>
          <w:sz w:val="28"/>
          <w:szCs w:val="28"/>
        </w:rPr>
      </w:pPr>
    </w:p>
    <w:p w:rsidR="00E00C03" w:rsidRPr="0050230B" w:rsidRDefault="00E00C03" w:rsidP="004A3DBA">
      <w:pPr>
        <w:pStyle w:val="NoSpacing"/>
        <w:ind w:firstLine="709"/>
        <w:rPr>
          <w:color w:val="000000"/>
          <w:sz w:val="28"/>
          <w:szCs w:val="28"/>
        </w:rPr>
      </w:pPr>
      <w:r w:rsidRPr="0050230B">
        <w:rPr>
          <w:color w:val="000000"/>
          <w:sz w:val="28"/>
          <w:szCs w:val="28"/>
        </w:rPr>
        <w:t xml:space="preserve">Розглянувши матеріали технічної документації з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4,3200 га"/>
        </w:smartTagPr>
        <w:r w:rsidRPr="0050230B">
          <w:rPr>
            <w:color w:val="000000"/>
            <w:sz w:val="28"/>
            <w:szCs w:val="28"/>
          </w:rPr>
          <w:t>4,3200 га</w:t>
        </w:r>
      </w:smartTag>
      <w:r w:rsidRPr="0050230B">
        <w:rPr>
          <w:color w:val="000000"/>
          <w:sz w:val="28"/>
          <w:szCs w:val="28"/>
        </w:rPr>
        <w:t>, кадастровий номер 2324285700:07:028:0005, що знаходиться в оренді ТОВ “Семенівське“, розташованої за межами населених пунктів на території Семенівської сільської ради Пологівського району Запорізької області,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E00C03" w:rsidRPr="0050230B" w:rsidRDefault="00E00C03" w:rsidP="004A3DBA">
      <w:pPr>
        <w:pStyle w:val="NoSpacing"/>
        <w:ind w:firstLine="709"/>
        <w:rPr>
          <w:color w:val="000000"/>
          <w:sz w:val="28"/>
          <w:szCs w:val="28"/>
        </w:rPr>
      </w:pPr>
    </w:p>
    <w:p w:rsidR="00E00C03" w:rsidRPr="0050230B" w:rsidRDefault="00E00C03" w:rsidP="004A3DBA">
      <w:pPr>
        <w:pStyle w:val="NoSpacing"/>
        <w:ind w:firstLine="709"/>
        <w:rPr>
          <w:color w:val="000000"/>
          <w:sz w:val="28"/>
          <w:szCs w:val="28"/>
        </w:rPr>
      </w:pPr>
      <w:r w:rsidRPr="0050230B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4,3200 га"/>
        </w:smartTagPr>
        <w:r w:rsidRPr="0050230B">
          <w:rPr>
            <w:color w:val="000000"/>
            <w:sz w:val="28"/>
            <w:szCs w:val="28"/>
          </w:rPr>
          <w:t>4,3200 га</w:t>
        </w:r>
      </w:smartTag>
      <w:r w:rsidRPr="0050230B">
        <w:rPr>
          <w:color w:val="000000"/>
          <w:sz w:val="28"/>
          <w:szCs w:val="28"/>
        </w:rPr>
        <w:t xml:space="preserve">,  кадастровий номер 2324285700:07:028:0005, що знаходиться в оренді ТОВ </w:t>
      </w:r>
      <w:r w:rsidRPr="0050230B">
        <w:rPr>
          <w:color w:val="000000"/>
          <w:sz w:val="28"/>
          <w:szCs w:val="28"/>
          <w:lang w:val="ru-RU"/>
        </w:rPr>
        <w:t>“</w:t>
      </w:r>
      <w:r w:rsidRPr="0050230B">
        <w:rPr>
          <w:color w:val="000000"/>
          <w:sz w:val="28"/>
          <w:szCs w:val="28"/>
        </w:rPr>
        <w:t>Семенівське</w:t>
      </w:r>
      <w:r w:rsidRPr="0050230B">
        <w:rPr>
          <w:color w:val="000000"/>
          <w:sz w:val="28"/>
          <w:szCs w:val="28"/>
          <w:lang w:val="ru-RU"/>
        </w:rPr>
        <w:t>“</w:t>
      </w:r>
      <w:r w:rsidRPr="0050230B"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E00C03" w:rsidRPr="0050230B" w:rsidRDefault="00E00C03" w:rsidP="004A3DBA">
      <w:pPr>
        <w:pStyle w:val="NoSpacing"/>
        <w:ind w:firstLine="709"/>
        <w:rPr>
          <w:color w:val="000000"/>
          <w:sz w:val="28"/>
          <w:szCs w:val="28"/>
        </w:rPr>
      </w:pPr>
      <w:r w:rsidRPr="0050230B">
        <w:rPr>
          <w:color w:val="000000"/>
          <w:sz w:val="28"/>
          <w:szCs w:val="28"/>
        </w:rPr>
        <w:t>2. Нормативна грошова оцінка в подальшому підлягає індексації згідно ст.289 Податкового кодексу України.</w:t>
      </w:r>
    </w:p>
    <w:p w:rsidR="00E00C03" w:rsidRPr="0050230B" w:rsidRDefault="00E00C03" w:rsidP="004A3DBA">
      <w:pPr>
        <w:pStyle w:val="NoSpacing"/>
        <w:ind w:firstLine="709"/>
        <w:rPr>
          <w:color w:val="000000"/>
          <w:sz w:val="28"/>
          <w:szCs w:val="28"/>
        </w:rPr>
      </w:pPr>
      <w:r w:rsidRPr="0050230B">
        <w:rPr>
          <w:color w:val="000000"/>
          <w:sz w:val="28"/>
          <w:szCs w:val="28"/>
        </w:rPr>
        <w:t>3.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E00C03" w:rsidRPr="0050230B" w:rsidRDefault="00E00C03" w:rsidP="004A3DBA">
      <w:pPr>
        <w:pStyle w:val="NoSpacing"/>
        <w:ind w:firstLine="709"/>
        <w:rPr>
          <w:color w:val="000000"/>
          <w:sz w:val="28"/>
          <w:szCs w:val="28"/>
        </w:rPr>
      </w:pPr>
      <w:r w:rsidRPr="0050230B">
        <w:rPr>
          <w:color w:val="000000"/>
          <w:sz w:val="28"/>
          <w:szCs w:val="28"/>
        </w:rPr>
        <w:t>4.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  <w:bookmarkStart w:id="0" w:name="_GoBack"/>
      <w:bookmarkEnd w:id="0"/>
    </w:p>
    <w:p w:rsidR="00E00C03" w:rsidRPr="0050230B" w:rsidRDefault="00E00C03" w:rsidP="004A3DBA">
      <w:pPr>
        <w:pStyle w:val="NoSpacing"/>
        <w:ind w:firstLine="709"/>
        <w:rPr>
          <w:color w:val="000000"/>
          <w:sz w:val="28"/>
          <w:szCs w:val="28"/>
        </w:rPr>
      </w:pPr>
    </w:p>
    <w:p w:rsidR="00E00C03" w:rsidRPr="0050230B" w:rsidRDefault="00E00C03" w:rsidP="004A3DBA">
      <w:pPr>
        <w:pStyle w:val="NoSpacing"/>
        <w:rPr>
          <w:color w:val="000000"/>
          <w:sz w:val="28"/>
          <w:szCs w:val="28"/>
        </w:rPr>
      </w:pPr>
      <w:r w:rsidRPr="0050230B">
        <w:rPr>
          <w:color w:val="000000"/>
          <w:sz w:val="28"/>
          <w:szCs w:val="28"/>
        </w:rPr>
        <w:t xml:space="preserve">Голова ради                                                          </w:t>
      </w:r>
      <w:r w:rsidRPr="0050230B">
        <w:rPr>
          <w:color w:val="000000"/>
          <w:sz w:val="28"/>
          <w:szCs w:val="28"/>
        </w:rPr>
        <w:tab/>
        <w:t xml:space="preserve">                  </w:t>
      </w:r>
      <w:r>
        <w:rPr>
          <w:color w:val="000000"/>
          <w:sz w:val="28"/>
          <w:szCs w:val="28"/>
        </w:rPr>
        <w:t xml:space="preserve">         </w:t>
      </w:r>
      <w:r w:rsidRPr="0050230B">
        <w:rPr>
          <w:color w:val="000000"/>
          <w:sz w:val="28"/>
          <w:szCs w:val="28"/>
        </w:rPr>
        <w:t>О.П.Покутній</w:t>
      </w:r>
    </w:p>
    <w:sectPr w:rsidR="00E00C03" w:rsidRPr="0050230B" w:rsidSect="00176A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3DBA"/>
    <w:rsid w:val="00067F56"/>
    <w:rsid w:val="00176A73"/>
    <w:rsid w:val="001C06BD"/>
    <w:rsid w:val="003066E2"/>
    <w:rsid w:val="004A3DBA"/>
    <w:rsid w:val="004A6642"/>
    <w:rsid w:val="0050230B"/>
    <w:rsid w:val="006953B1"/>
    <w:rsid w:val="00696F2C"/>
    <w:rsid w:val="00756BB3"/>
    <w:rsid w:val="00891B68"/>
    <w:rsid w:val="00D04DEA"/>
    <w:rsid w:val="00E00C03"/>
    <w:rsid w:val="00F30895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DBA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A3DBA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A3DBA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A3DBA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A3DBA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A3DBA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A3DBA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4A3DBA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4A3DBA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1312</Words>
  <Characters>748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cp:lastPrinted>2018-12-26T11:58:00Z</cp:lastPrinted>
  <dcterms:created xsi:type="dcterms:W3CDTF">2018-12-12T13:10:00Z</dcterms:created>
  <dcterms:modified xsi:type="dcterms:W3CDTF">2018-12-26T11:58:00Z</dcterms:modified>
</cp:coreProperties>
</file>